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B00" w:rsidRPr="00251332" w:rsidRDefault="00BE2B00" w:rsidP="0026100F">
      <w:pPr>
        <w:spacing w:after="120" w:line="240" w:lineRule="auto"/>
        <w:jc w:val="center"/>
        <w:rPr>
          <w:rFonts w:ascii="Times New Roman" w:hAnsi="Times New Roman"/>
        </w:rPr>
      </w:pPr>
      <w:r w:rsidRPr="00251332">
        <w:rPr>
          <w:rFonts w:ascii="Times New Roman" w:hAnsi="Times New Roman"/>
        </w:rPr>
        <w:t>YOLKAYA İÖO 2010-2011 EĞİTİM ÖĞRETİM YILI 5.SINIF SOSYAL BİLGİLER DERSİ II. DÖNEM I. YAZILI SINAV SORULARI</w:t>
      </w:r>
    </w:p>
    <w:p w:rsidR="00BE2B00" w:rsidRPr="00251332" w:rsidRDefault="00BE2B00" w:rsidP="0026100F">
      <w:pPr>
        <w:pStyle w:val="ListParagraph"/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</w:rPr>
      </w:pPr>
      <w:r w:rsidRPr="00251332">
        <w:rPr>
          <w:rFonts w:ascii="Times New Roman" w:hAnsi="Times New Roman"/>
          <w:b/>
        </w:rPr>
        <w:t>Aşağıdaki soruları cevaplayınız. (</w:t>
      </w:r>
      <w:r>
        <w:rPr>
          <w:rFonts w:ascii="Times New Roman" w:hAnsi="Times New Roman"/>
          <w:b/>
        </w:rPr>
        <w:t>4x10=40</w:t>
      </w:r>
      <w:bookmarkStart w:id="0" w:name="_GoBack"/>
      <w:bookmarkEnd w:id="0"/>
      <w:r w:rsidRPr="00251332">
        <w:rPr>
          <w:rFonts w:ascii="Times New Roman" w:hAnsi="Times New Roman"/>
          <w:b/>
        </w:rPr>
        <w:t xml:space="preserve"> puan)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>1</w:t>
      </w:r>
      <w:r w:rsidRPr="00251332">
        <w:rPr>
          <w:rFonts w:ascii="Times New Roman" w:hAnsi="Times New Roman"/>
        </w:rPr>
        <w:t>)  Bilim insanında bulunan özellikleri yazınız.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>2</w:t>
      </w:r>
      <w:r w:rsidRPr="00251332">
        <w:rPr>
          <w:rFonts w:ascii="Times New Roman" w:hAnsi="Times New Roman"/>
        </w:rPr>
        <w:t xml:space="preserve">) Atatürk’ün bilime verdiği önemi örneklerle açıklayınız. 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>3</w:t>
      </w:r>
      <w:r w:rsidRPr="00251332">
        <w:rPr>
          <w:rFonts w:ascii="Times New Roman" w:hAnsi="Times New Roman"/>
        </w:rPr>
        <w:t>) Bilim ve tekniğin gelişiminde önemli rolleri olan insanlardan en az beş tanesinin adını ve hangi alanla ilgili çalışma yaptığını yazınız.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 xml:space="preserve">4) </w:t>
      </w:r>
      <w:r w:rsidRPr="00251332">
        <w:rPr>
          <w:rFonts w:ascii="Times New Roman" w:hAnsi="Times New Roman"/>
        </w:rPr>
        <w:t>Herhangi bir coğrafi bölgemizin geçim kaynaklarını sıralayınız. Bu geçim kaynaklarını seçmelerinin sebeplerini açıklayınız.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  <w:b/>
        </w:rPr>
      </w:pPr>
      <w:r w:rsidRPr="00251332">
        <w:rPr>
          <w:rFonts w:ascii="Times New Roman" w:hAnsi="Times New Roman"/>
        </w:rPr>
        <w:t xml:space="preserve">        </w:t>
      </w:r>
      <w:r w:rsidRPr="00251332">
        <w:rPr>
          <w:rFonts w:ascii="Times New Roman" w:hAnsi="Times New Roman"/>
          <w:b/>
        </w:rPr>
        <w:t>B) Aşağıdaki boşlukları uygun ifadelerle tamamlayınız. (5x3=15 puan)</w:t>
      </w:r>
    </w:p>
    <w:p w:rsidR="00BE2B00" w:rsidRPr="00251332" w:rsidRDefault="00BE2B00" w:rsidP="0026100F">
      <w:pPr>
        <w:tabs>
          <w:tab w:val="center" w:pos="4536"/>
        </w:tabs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>1</w:t>
      </w:r>
      <w:r w:rsidRPr="00251332">
        <w:rPr>
          <w:rFonts w:ascii="Times New Roman" w:hAnsi="Times New Roman"/>
        </w:rPr>
        <w:t>-Ülkemizde ormancılık faaliyetlerinin en yoğun olduğu yer ……………………………….. Bölgesi’dir.</w:t>
      </w:r>
    </w:p>
    <w:p w:rsidR="00BE2B00" w:rsidRPr="00251332" w:rsidRDefault="00BE2B00" w:rsidP="0026100F">
      <w:pPr>
        <w:tabs>
          <w:tab w:val="center" w:pos="4536"/>
        </w:tabs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>2-</w:t>
      </w:r>
      <w:r w:rsidRPr="00251332">
        <w:rPr>
          <w:rFonts w:ascii="Times New Roman" w:hAnsi="Times New Roman"/>
        </w:rPr>
        <w:t xml:space="preserve"> Hocaların hocası …….…………………… Türk bilim adamı olup beyin cerrahıdır.</w:t>
      </w:r>
    </w:p>
    <w:p w:rsidR="00BE2B00" w:rsidRPr="00251332" w:rsidRDefault="00BE2B00" w:rsidP="00571B1D">
      <w:pPr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>3-</w:t>
      </w:r>
      <w:r w:rsidRPr="00251332">
        <w:rPr>
          <w:rFonts w:ascii="Times New Roman" w:hAnsi="Times New Roman"/>
        </w:rPr>
        <w:t xml:space="preserve"> Graham Bell …………..…………… icat etmiştir.</w:t>
      </w:r>
    </w:p>
    <w:p w:rsidR="00BE2B00" w:rsidRPr="00251332" w:rsidRDefault="00BE2B00" w:rsidP="00571B1D">
      <w:pPr>
        <w:tabs>
          <w:tab w:val="center" w:pos="4536"/>
        </w:tabs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>4-</w:t>
      </w:r>
      <w:r w:rsidRPr="00251332">
        <w:rPr>
          <w:rFonts w:ascii="Times New Roman" w:hAnsi="Times New Roman"/>
        </w:rPr>
        <w:t xml:space="preserve"> Hayvancılık faaliyetlerinin en çok yapıldığı bölgemiz ……………………………………… Bölgesi’dir.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 xml:space="preserve">5- </w:t>
      </w:r>
      <w:r w:rsidRPr="00251332">
        <w:rPr>
          <w:rFonts w:ascii="Times New Roman" w:hAnsi="Times New Roman"/>
        </w:rPr>
        <w:t>İlk şeker fabrikamız ………………………..ilimizde Atatürk döneminde açılmıştır.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  <w:b/>
        </w:rPr>
      </w:pPr>
      <w:r w:rsidRPr="00251332">
        <w:rPr>
          <w:rFonts w:ascii="Times New Roman" w:hAnsi="Times New Roman"/>
          <w:b/>
        </w:rPr>
        <w:t xml:space="preserve">        C) Aşağıdaki ifadelerden doğru olanı “D” yanlış olanı “Y” ile işaretleyiniz.</w:t>
      </w:r>
      <w:r>
        <w:rPr>
          <w:rFonts w:ascii="Times New Roman" w:hAnsi="Times New Roman"/>
          <w:b/>
        </w:rPr>
        <w:t>(5x2=10</w:t>
      </w:r>
      <w:r w:rsidRPr="00251332">
        <w:rPr>
          <w:rFonts w:ascii="Times New Roman" w:hAnsi="Times New Roman"/>
          <w:b/>
        </w:rPr>
        <w:t xml:space="preserve"> puan)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>1</w:t>
      </w:r>
      <w:r w:rsidRPr="00251332">
        <w:rPr>
          <w:rFonts w:ascii="Times New Roman" w:hAnsi="Times New Roman"/>
        </w:rPr>
        <w:t>-(……) Mercekler gözlük yapımında kullanılır.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>2</w:t>
      </w:r>
      <w:r w:rsidRPr="00251332">
        <w:rPr>
          <w:rFonts w:ascii="Times New Roman" w:hAnsi="Times New Roman"/>
        </w:rPr>
        <w:t>-(……) Bugünkü otomobillerin üretilmesinde tekerleğin bulunuşunun büyük bir önemi vardır.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>3</w:t>
      </w:r>
      <w:r w:rsidRPr="00251332">
        <w:rPr>
          <w:rFonts w:ascii="Times New Roman" w:hAnsi="Times New Roman"/>
        </w:rPr>
        <w:t>-(……) Bilim insanları sadece kendileri için çalışmışlardır.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>4</w:t>
      </w:r>
      <w:r w:rsidRPr="00251332">
        <w:rPr>
          <w:rFonts w:ascii="Times New Roman" w:hAnsi="Times New Roman"/>
        </w:rPr>
        <w:t>-(……) Ankara’nın ünlü küçükbaş hayvanı merinos koyunudur.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>5</w:t>
      </w:r>
      <w:r w:rsidRPr="00251332">
        <w:rPr>
          <w:rFonts w:ascii="Times New Roman" w:hAnsi="Times New Roman"/>
        </w:rPr>
        <w:t>-(……) Aşar Vergisinin kaldırılması Laiklik ilkesi ile ilgilidir.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 xml:space="preserve">          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</w:rPr>
        <w:sectPr w:rsidR="00BE2B00" w:rsidRPr="00251332" w:rsidSect="00251332">
          <w:headerReference w:type="default" r:id="rId7"/>
          <w:pgSz w:w="11906" w:h="16838"/>
          <w:pgMar w:top="568" w:right="1417" w:bottom="567" w:left="1417" w:header="708" w:footer="708" w:gutter="0"/>
          <w:cols w:space="708"/>
          <w:docGrid w:linePitch="360"/>
        </w:sect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  <w:b/>
        </w:rPr>
      </w:pPr>
      <w:r w:rsidRPr="00251332">
        <w:rPr>
          <w:rFonts w:ascii="Times New Roman" w:hAnsi="Times New Roman"/>
          <w:b/>
        </w:rPr>
        <w:t>D)  Aşağıdaki sorularda istenen seçeneği işaretleyiniz. (10x3=30 puan)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  <w:i/>
          <w:u w:val="single"/>
        </w:rPr>
      </w:pPr>
      <w:r w:rsidRPr="00251332">
        <w:rPr>
          <w:rFonts w:ascii="Times New Roman" w:hAnsi="Times New Roman"/>
          <w:b/>
        </w:rPr>
        <w:t xml:space="preserve">1. </w:t>
      </w:r>
      <w:r w:rsidRPr="00251332">
        <w:rPr>
          <w:rFonts w:ascii="Times New Roman" w:hAnsi="Times New Roman"/>
          <w:i/>
        </w:rPr>
        <w:t xml:space="preserve">Aşağıdakilerden hangisi okuldaki sorumluluklarımızdan biri </w:t>
      </w:r>
      <w:r w:rsidRPr="00251332">
        <w:rPr>
          <w:rFonts w:ascii="Times New Roman" w:hAnsi="Times New Roman"/>
          <w:i/>
          <w:u w:val="single"/>
        </w:rPr>
        <w:t>değildir?</w:t>
      </w:r>
    </w:p>
    <w:p w:rsidR="00BE2B00" w:rsidRPr="00251332" w:rsidRDefault="00BE2B00" w:rsidP="00F03F3F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 xml:space="preserve">A) Barınma ve giyinme </w:t>
      </w:r>
    </w:p>
    <w:p w:rsidR="00BE2B00" w:rsidRPr="00251332" w:rsidRDefault="00BE2B00" w:rsidP="00F03F3F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>B) Yerlere çöp atmama</w:t>
      </w:r>
    </w:p>
    <w:p w:rsidR="00BE2B00" w:rsidRPr="00251332" w:rsidRDefault="00BE2B00" w:rsidP="00F03F3F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>C)Derslere zamanında gelme</w:t>
      </w:r>
    </w:p>
    <w:p w:rsidR="00BE2B00" w:rsidRPr="00251332" w:rsidRDefault="00BE2B00" w:rsidP="00F03F3F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>D)Arkadaşlarımıza yardımcı ve saygılı olma</w:t>
      </w:r>
    </w:p>
    <w:p w:rsidR="00BE2B00" w:rsidRPr="00251332" w:rsidRDefault="00BE2B00" w:rsidP="00F03F3F">
      <w:pPr>
        <w:spacing w:after="0" w:line="240" w:lineRule="auto"/>
        <w:rPr>
          <w:rFonts w:ascii="Times New Roman" w:hAnsi="Times New Roman"/>
        </w:rPr>
      </w:pP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  <w:i/>
          <w:u w:val="single"/>
        </w:rPr>
      </w:pPr>
      <w:r w:rsidRPr="00251332">
        <w:rPr>
          <w:rFonts w:ascii="Times New Roman" w:hAnsi="Times New Roman"/>
          <w:b/>
        </w:rPr>
        <w:t>2.</w:t>
      </w:r>
      <w:r w:rsidRPr="00251332">
        <w:rPr>
          <w:rFonts w:ascii="Times New Roman" w:hAnsi="Times New Roman"/>
          <w:i/>
        </w:rPr>
        <w:t>Aşağıdakilerden hangisi doğal afet değildir?</w:t>
      </w:r>
    </w:p>
    <w:p w:rsidR="00BE2B00" w:rsidRPr="00251332" w:rsidRDefault="00BE2B00" w:rsidP="0026100F">
      <w:pPr>
        <w:spacing w:after="120" w:line="240" w:lineRule="auto"/>
        <w:rPr>
          <w:rFonts w:ascii="Times New Roman" w:hAnsi="Times New Roman"/>
          <w:b/>
        </w:rPr>
      </w:pPr>
      <w:r w:rsidRPr="00251332">
        <w:rPr>
          <w:rFonts w:ascii="Times New Roman" w:hAnsi="Times New Roman"/>
        </w:rPr>
        <w:t>A) Deprem                        B) Sel                    C) Yağmur                         D)Tsunami</w:t>
      </w:r>
    </w:p>
    <w:p w:rsidR="00BE2B00" w:rsidRPr="00251332" w:rsidRDefault="00BE2B00" w:rsidP="00251332">
      <w:pPr>
        <w:shd w:val="clear" w:color="auto" w:fill="FFFFFF"/>
        <w:spacing w:after="120" w:line="240" w:lineRule="auto"/>
        <w:rPr>
          <w:rFonts w:ascii="Times New Roman" w:hAnsi="Times New Roman"/>
          <w:i/>
        </w:rPr>
      </w:pPr>
      <w:r w:rsidRPr="00251332">
        <w:rPr>
          <w:rFonts w:ascii="Times New Roman" w:hAnsi="Times New Roman"/>
          <w:b/>
          <w:bCs/>
        </w:rPr>
        <w:t xml:space="preserve">3. </w:t>
      </w:r>
      <w:r w:rsidRPr="00251332">
        <w:rPr>
          <w:rFonts w:ascii="Times New Roman" w:hAnsi="Times New Roman"/>
          <w:bCs/>
          <w:i/>
        </w:rPr>
        <w:t>Buğday üretimini Karadeniz, çayı ise İç Anadolu Bölgesinde yapamayız. Bunun nedeni aşağıdakilerden hangisidir?</w:t>
      </w:r>
    </w:p>
    <w:p w:rsidR="00BE2B00" w:rsidRPr="00251332" w:rsidRDefault="00BE2B00" w:rsidP="00F03F3F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 xml:space="preserve"> A) Ulaşım </w:t>
      </w:r>
      <w:r w:rsidRPr="00251332">
        <w:rPr>
          <w:rFonts w:ascii="Times New Roman" w:hAnsi="Times New Roman"/>
        </w:rPr>
        <w:tab/>
      </w:r>
      <w:r w:rsidRPr="00251332">
        <w:rPr>
          <w:rFonts w:ascii="Times New Roman" w:hAnsi="Times New Roman"/>
        </w:rPr>
        <w:tab/>
        <w:t xml:space="preserve">B) Toprak çeşidi </w:t>
      </w:r>
    </w:p>
    <w:p w:rsidR="00BE2B00" w:rsidRPr="00251332" w:rsidRDefault="00BE2B00" w:rsidP="007E5C44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>C) Teknik imkanlar</w:t>
      </w:r>
      <w:r w:rsidRPr="00251332">
        <w:rPr>
          <w:rFonts w:ascii="Times New Roman" w:hAnsi="Times New Roman"/>
        </w:rPr>
        <w:tab/>
        <w:t>D)İklim</w:t>
      </w:r>
    </w:p>
    <w:p w:rsidR="00BE2B00" w:rsidRPr="00251332" w:rsidRDefault="00BE2B00" w:rsidP="0026100F">
      <w:pPr>
        <w:shd w:val="clear" w:color="auto" w:fill="FFFFFF"/>
        <w:tabs>
          <w:tab w:val="left" w:pos="2383"/>
          <w:tab w:val="left" w:pos="4363"/>
          <w:tab w:val="left" w:pos="6502"/>
        </w:tabs>
        <w:spacing w:after="120" w:line="240" w:lineRule="auto"/>
        <w:rPr>
          <w:rFonts w:ascii="Times New Roman" w:hAnsi="Times New Roman"/>
          <w:b/>
          <w:bCs/>
        </w:rPr>
      </w:pPr>
    </w:p>
    <w:p w:rsidR="00BE2B00" w:rsidRPr="00251332" w:rsidRDefault="00BE2B00" w:rsidP="009D15C0">
      <w:pPr>
        <w:spacing w:after="0" w:line="240" w:lineRule="auto"/>
        <w:jc w:val="both"/>
        <w:rPr>
          <w:rFonts w:ascii="Times New Roman" w:hAnsi="Times New Roman"/>
        </w:rPr>
      </w:pPr>
      <w:r w:rsidRPr="00251332">
        <w:rPr>
          <w:rFonts w:ascii="Times New Roman" w:hAnsi="Times New Roman"/>
          <w:b/>
          <w:bCs/>
        </w:rPr>
        <w:t xml:space="preserve">4.  </w:t>
      </w:r>
      <w:r w:rsidRPr="00251332">
        <w:rPr>
          <w:rFonts w:ascii="Times New Roman" w:hAnsi="Times New Roman"/>
        </w:rPr>
        <w:t>I. Çiftçilik</w:t>
      </w:r>
    </w:p>
    <w:p w:rsidR="00BE2B00" w:rsidRPr="00251332" w:rsidRDefault="00BE2B00" w:rsidP="009D15C0">
      <w:pPr>
        <w:spacing w:after="0" w:line="240" w:lineRule="auto"/>
        <w:jc w:val="both"/>
        <w:rPr>
          <w:rFonts w:ascii="Times New Roman" w:hAnsi="Times New Roman"/>
        </w:rPr>
      </w:pPr>
      <w:r w:rsidRPr="00251332">
        <w:rPr>
          <w:rFonts w:ascii="Times New Roman" w:hAnsi="Times New Roman"/>
        </w:rPr>
        <w:t xml:space="preserve">       II. Turizmcilik</w:t>
      </w:r>
    </w:p>
    <w:p w:rsidR="00BE2B00" w:rsidRPr="00251332" w:rsidRDefault="00BE2B00" w:rsidP="009D15C0">
      <w:pPr>
        <w:spacing w:after="0" w:line="240" w:lineRule="auto"/>
        <w:jc w:val="both"/>
        <w:rPr>
          <w:rFonts w:ascii="Times New Roman" w:hAnsi="Times New Roman"/>
        </w:rPr>
      </w:pPr>
      <w:r w:rsidRPr="00251332">
        <w:rPr>
          <w:rFonts w:ascii="Times New Roman" w:hAnsi="Times New Roman"/>
        </w:rPr>
        <w:t xml:space="preserve">      III.Hayvancılık</w:t>
      </w:r>
    </w:p>
    <w:p w:rsidR="00BE2B00" w:rsidRPr="00251332" w:rsidRDefault="00BE2B00" w:rsidP="009D15C0">
      <w:pPr>
        <w:spacing w:after="0" w:line="240" w:lineRule="auto"/>
        <w:jc w:val="both"/>
        <w:rPr>
          <w:rFonts w:ascii="Times New Roman" w:hAnsi="Times New Roman"/>
        </w:rPr>
      </w:pPr>
      <w:r w:rsidRPr="00251332">
        <w:rPr>
          <w:rFonts w:ascii="Times New Roman" w:hAnsi="Times New Roman"/>
        </w:rPr>
        <w:t xml:space="preserve">      IV.Ticaret</w:t>
      </w:r>
    </w:p>
    <w:p w:rsidR="00BE2B00" w:rsidRPr="00251332" w:rsidRDefault="00BE2B00" w:rsidP="009D15C0">
      <w:pPr>
        <w:spacing w:after="0" w:line="240" w:lineRule="auto"/>
        <w:jc w:val="both"/>
        <w:rPr>
          <w:rFonts w:ascii="Times New Roman" w:hAnsi="Times New Roman"/>
        </w:rPr>
      </w:pPr>
    </w:p>
    <w:p w:rsidR="00BE2B00" w:rsidRPr="00251332" w:rsidRDefault="00BE2B00" w:rsidP="009D15C0">
      <w:pPr>
        <w:spacing w:after="0" w:line="240" w:lineRule="auto"/>
        <w:jc w:val="both"/>
        <w:rPr>
          <w:rFonts w:ascii="Times New Roman" w:hAnsi="Times New Roman"/>
          <w:i/>
        </w:rPr>
      </w:pPr>
      <w:r w:rsidRPr="00251332">
        <w:rPr>
          <w:rFonts w:ascii="Times New Roman" w:hAnsi="Times New Roman"/>
          <w:i/>
        </w:rPr>
        <w:t>Yukarıdaki ekonomik faaliyetlerden hangileri Akdeniz Bölgesi’nde daha fazla yapılır?</w:t>
      </w:r>
    </w:p>
    <w:p w:rsidR="00BE2B00" w:rsidRPr="00251332" w:rsidRDefault="00BE2B00" w:rsidP="009D15C0">
      <w:pPr>
        <w:spacing w:after="0" w:line="240" w:lineRule="auto"/>
        <w:jc w:val="both"/>
        <w:rPr>
          <w:rFonts w:ascii="Times New Roman" w:hAnsi="Times New Roman"/>
        </w:rPr>
      </w:pPr>
      <w:r w:rsidRPr="00251332">
        <w:rPr>
          <w:rFonts w:ascii="Times New Roman" w:hAnsi="Times New Roman"/>
        </w:rPr>
        <w:t>A. I ve II</w:t>
      </w:r>
      <w:r w:rsidRPr="00251332">
        <w:rPr>
          <w:rFonts w:ascii="Times New Roman" w:hAnsi="Times New Roman"/>
        </w:rPr>
        <w:tab/>
      </w:r>
      <w:r w:rsidRPr="00251332">
        <w:rPr>
          <w:rFonts w:ascii="Times New Roman" w:hAnsi="Times New Roman"/>
        </w:rPr>
        <w:tab/>
      </w:r>
    </w:p>
    <w:p w:rsidR="00BE2B00" w:rsidRPr="00251332" w:rsidRDefault="00BE2B00" w:rsidP="009D15C0">
      <w:pPr>
        <w:spacing w:after="0" w:line="240" w:lineRule="auto"/>
        <w:jc w:val="both"/>
        <w:rPr>
          <w:rFonts w:ascii="Times New Roman" w:hAnsi="Times New Roman"/>
        </w:rPr>
      </w:pPr>
      <w:r w:rsidRPr="00251332">
        <w:rPr>
          <w:rFonts w:ascii="Times New Roman" w:hAnsi="Times New Roman"/>
        </w:rPr>
        <w:t>B.I, II ve IV</w:t>
      </w:r>
    </w:p>
    <w:p w:rsidR="00BE2B00" w:rsidRPr="00251332" w:rsidRDefault="00BE2B00" w:rsidP="009D15C0">
      <w:pPr>
        <w:spacing w:after="0" w:line="240" w:lineRule="auto"/>
        <w:jc w:val="both"/>
        <w:rPr>
          <w:rFonts w:ascii="Times New Roman" w:hAnsi="Times New Roman"/>
        </w:rPr>
      </w:pPr>
      <w:r w:rsidRPr="00251332">
        <w:rPr>
          <w:rFonts w:ascii="Times New Roman" w:hAnsi="Times New Roman"/>
        </w:rPr>
        <w:t>C. III ve IV</w:t>
      </w:r>
      <w:r w:rsidRPr="00251332">
        <w:rPr>
          <w:rFonts w:ascii="Times New Roman" w:hAnsi="Times New Roman"/>
        </w:rPr>
        <w:tab/>
      </w:r>
      <w:r w:rsidRPr="00251332">
        <w:rPr>
          <w:rFonts w:ascii="Times New Roman" w:hAnsi="Times New Roman"/>
        </w:rPr>
        <w:tab/>
      </w:r>
    </w:p>
    <w:p w:rsidR="00BE2B00" w:rsidRPr="00251332" w:rsidRDefault="00BE2B00" w:rsidP="009D15C0">
      <w:pPr>
        <w:spacing w:after="0" w:line="240" w:lineRule="auto"/>
        <w:jc w:val="both"/>
        <w:rPr>
          <w:rFonts w:ascii="Times New Roman" w:hAnsi="Times New Roman"/>
        </w:rPr>
      </w:pPr>
      <w:r w:rsidRPr="00251332">
        <w:rPr>
          <w:rFonts w:ascii="Times New Roman" w:hAnsi="Times New Roman"/>
        </w:rPr>
        <w:t>D. I, II, III ve IV</w:t>
      </w:r>
    </w:p>
    <w:p w:rsidR="00BE2B00" w:rsidRPr="00251332" w:rsidRDefault="00BE2B00" w:rsidP="009D15C0">
      <w:pPr>
        <w:shd w:val="clear" w:color="auto" w:fill="FFFFFF"/>
        <w:tabs>
          <w:tab w:val="left" w:pos="2383"/>
          <w:tab w:val="left" w:pos="4363"/>
          <w:tab w:val="left" w:pos="6502"/>
        </w:tabs>
        <w:spacing w:after="0" w:line="240" w:lineRule="auto"/>
        <w:rPr>
          <w:rFonts w:ascii="Times New Roman" w:hAnsi="Times New Roman"/>
        </w:rPr>
      </w:pPr>
    </w:p>
    <w:p w:rsidR="00BE2B00" w:rsidRPr="00251332" w:rsidRDefault="00BE2B00" w:rsidP="009D15C0">
      <w:pPr>
        <w:spacing w:after="0"/>
        <w:rPr>
          <w:rFonts w:ascii="Times New Roman" w:hAnsi="Times New Roman"/>
        </w:rPr>
      </w:pPr>
      <w:r w:rsidRPr="00251332">
        <w:rPr>
          <w:rFonts w:ascii="Times New Roman" w:hAnsi="Times New Roman"/>
          <w:b/>
        </w:rPr>
        <w:t xml:space="preserve">5. </w:t>
      </w:r>
      <w:r w:rsidRPr="00251332">
        <w:rPr>
          <w:rFonts w:ascii="Times New Roman" w:hAnsi="Times New Roman"/>
        </w:rPr>
        <w:t>‘‘Tekerlek icat edilmeseydi daha ileriki zamanlarda otomobil icat edilmezdi.’’  Bu ifadeden aşağıdaki sonuçlardan hangisi çıkarılabilir?</w:t>
      </w:r>
    </w:p>
    <w:p w:rsidR="00BE2B00" w:rsidRDefault="00BE2B00" w:rsidP="009D15C0">
      <w:pPr>
        <w:spacing w:after="0"/>
        <w:rPr>
          <w:rFonts w:ascii="Times New Roman" w:hAnsi="Times New Roman"/>
        </w:rPr>
      </w:pPr>
    </w:p>
    <w:p w:rsidR="00BE2B00" w:rsidRPr="00251332" w:rsidRDefault="00BE2B00" w:rsidP="009D15C0">
      <w:pPr>
        <w:spacing w:after="0"/>
        <w:rPr>
          <w:rFonts w:ascii="Times New Roman" w:hAnsi="Times New Roman"/>
        </w:rPr>
      </w:pPr>
      <w:r w:rsidRPr="00251332">
        <w:rPr>
          <w:rFonts w:ascii="Times New Roman" w:hAnsi="Times New Roman"/>
        </w:rPr>
        <w:t>A.Yapılan bir icat, başka bir icadın temelini oluşturur.</w:t>
      </w:r>
    </w:p>
    <w:p w:rsidR="00BE2B00" w:rsidRPr="00251332" w:rsidRDefault="00BE2B00" w:rsidP="009D15C0">
      <w:pPr>
        <w:spacing w:after="0"/>
        <w:rPr>
          <w:rFonts w:ascii="Times New Roman" w:hAnsi="Times New Roman"/>
        </w:rPr>
      </w:pPr>
      <w:r w:rsidRPr="00251332">
        <w:rPr>
          <w:rFonts w:ascii="Times New Roman" w:hAnsi="Times New Roman"/>
        </w:rPr>
        <w:t xml:space="preserve"> B.İcatlar insan yaşamını kolaylaştırır.</w:t>
      </w:r>
    </w:p>
    <w:p w:rsidR="00BE2B00" w:rsidRPr="00251332" w:rsidRDefault="00BE2B00" w:rsidP="009D15C0">
      <w:pPr>
        <w:spacing w:after="0"/>
        <w:rPr>
          <w:rFonts w:ascii="Times New Roman" w:hAnsi="Times New Roman"/>
        </w:rPr>
      </w:pPr>
      <w:r w:rsidRPr="00251332">
        <w:rPr>
          <w:rFonts w:ascii="Times New Roman" w:hAnsi="Times New Roman"/>
        </w:rPr>
        <w:t xml:space="preserve">C.Bazı icatlar zamanla önemini yitirir.  </w:t>
      </w:r>
    </w:p>
    <w:p w:rsidR="00BE2B00" w:rsidRPr="00251332" w:rsidRDefault="00BE2B00" w:rsidP="009D15C0">
      <w:pPr>
        <w:rPr>
          <w:rFonts w:ascii="Times New Roman" w:hAnsi="Times New Roman"/>
        </w:rPr>
      </w:pPr>
      <w:r w:rsidRPr="00251332">
        <w:rPr>
          <w:rFonts w:ascii="Times New Roman" w:hAnsi="Times New Roman"/>
        </w:rPr>
        <w:t>D.Tekerlek önemli bir icat değildir?</w:t>
      </w:r>
    </w:p>
    <w:p w:rsidR="00BE2B00" w:rsidRPr="00251332" w:rsidRDefault="00BE2B00" w:rsidP="009D15C0">
      <w:pPr>
        <w:pStyle w:val="NoSpacing"/>
        <w:rPr>
          <w:rFonts w:ascii="Times New Roman" w:hAnsi="Times New Roman"/>
          <w:b/>
          <w:bCs/>
          <w:i/>
        </w:rPr>
      </w:pPr>
      <w:r w:rsidRPr="00251332">
        <w:rPr>
          <w:rFonts w:ascii="Times New Roman" w:hAnsi="Times New Roman"/>
          <w:b/>
        </w:rPr>
        <w:t xml:space="preserve">6. </w:t>
      </w:r>
      <w:r w:rsidRPr="00251332">
        <w:rPr>
          <w:rFonts w:ascii="Times New Roman" w:hAnsi="Times New Roman"/>
          <w:bCs/>
          <w:i/>
        </w:rPr>
        <w:t xml:space="preserve">Aşağıdakilerden hangisi </w:t>
      </w:r>
      <w:r w:rsidRPr="00251332">
        <w:rPr>
          <w:rFonts w:ascii="Times New Roman" w:hAnsi="Times New Roman"/>
          <w:b/>
          <w:bCs/>
          <w:i/>
          <w:u w:val="single"/>
        </w:rPr>
        <w:t>farklı bir alanda</w:t>
      </w:r>
      <w:r w:rsidRPr="00251332">
        <w:rPr>
          <w:rFonts w:ascii="Times New Roman" w:hAnsi="Times New Roman"/>
          <w:bCs/>
          <w:i/>
        </w:rPr>
        <w:t xml:space="preserve"> yapılan yeniliklerdendir ?</w:t>
      </w:r>
    </w:p>
    <w:p w:rsidR="00BE2B00" w:rsidRPr="00251332" w:rsidRDefault="00BE2B00" w:rsidP="009D15C0">
      <w:pPr>
        <w:pStyle w:val="NoSpacing"/>
        <w:rPr>
          <w:rFonts w:ascii="Times New Roman" w:hAnsi="Times New Roman"/>
          <w:b/>
          <w:i/>
        </w:rPr>
      </w:pPr>
    </w:p>
    <w:p w:rsidR="00BE2B00" w:rsidRPr="00251332" w:rsidRDefault="00BE2B00" w:rsidP="009D15C0">
      <w:pPr>
        <w:pStyle w:val="NoSpacing"/>
        <w:rPr>
          <w:rFonts w:ascii="Times New Roman" w:hAnsi="Times New Roman"/>
          <w:b/>
          <w:bCs/>
          <w:i/>
        </w:rPr>
      </w:pPr>
      <w:r w:rsidRPr="00251332">
        <w:rPr>
          <w:rFonts w:ascii="Times New Roman" w:hAnsi="Times New Roman"/>
          <w:b/>
        </w:rPr>
        <w:t>A)</w:t>
      </w:r>
      <w:r w:rsidRPr="00251332">
        <w:rPr>
          <w:rFonts w:ascii="Times New Roman" w:hAnsi="Times New Roman"/>
        </w:rPr>
        <w:t xml:space="preserve"> </w:t>
      </w:r>
      <w:r w:rsidRPr="00251332">
        <w:rPr>
          <w:rFonts w:ascii="Times New Roman" w:hAnsi="Times New Roman"/>
          <w:bCs/>
        </w:rPr>
        <w:t xml:space="preserve">Yeni Türk Alfabesi     </w:t>
      </w:r>
      <w:r w:rsidRPr="00251332">
        <w:rPr>
          <w:rFonts w:ascii="Times New Roman" w:hAnsi="Times New Roman"/>
          <w:b/>
        </w:rPr>
        <w:t>B)</w:t>
      </w:r>
      <w:r w:rsidRPr="00251332">
        <w:rPr>
          <w:rFonts w:ascii="Times New Roman" w:hAnsi="Times New Roman"/>
        </w:rPr>
        <w:t xml:space="preserve"> </w:t>
      </w:r>
      <w:r w:rsidRPr="00251332">
        <w:rPr>
          <w:rFonts w:ascii="Times New Roman" w:hAnsi="Times New Roman"/>
          <w:bCs/>
        </w:rPr>
        <w:t>Ağırlık ölçüleri</w:t>
      </w:r>
    </w:p>
    <w:p w:rsidR="00BE2B00" w:rsidRPr="00251332" w:rsidRDefault="00BE2B00" w:rsidP="009D15C0">
      <w:pPr>
        <w:pStyle w:val="NoSpacing"/>
        <w:rPr>
          <w:rFonts w:ascii="Times New Roman" w:hAnsi="Times New Roman"/>
          <w:b/>
          <w:bCs/>
          <w:i/>
        </w:rPr>
      </w:pPr>
      <w:r w:rsidRPr="00251332">
        <w:rPr>
          <w:rFonts w:ascii="Times New Roman" w:hAnsi="Times New Roman"/>
          <w:b/>
        </w:rPr>
        <w:t>C)</w:t>
      </w:r>
      <w:r w:rsidRPr="00251332">
        <w:rPr>
          <w:rFonts w:ascii="Times New Roman" w:hAnsi="Times New Roman"/>
        </w:rPr>
        <w:t xml:space="preserve"> </w:t>
      </w:r>
      <w:r w:rsidRPr="00251332">
        <w:rPr>
          <w:rFonts w:ascii="Times New Roman" w:hAnsi="Times New Roman"/>
          <w:bCs/>
        </w:rPr>
        <w:t xml:space="preserve">Takvim                    </w:t>
      </w:r>
      <w:r w:rsidRPr="00251332">
        <w:rPr>
          <w:rFonts w:ascii="Times New Roman" w:hAnsi="Times New Roman"/>
          <w:b/>
        </w:rPr>
        <w:t>D)</w:t>
      </w:r>
      <w:r w:rsidRPr="00251332">
        <w:rPr>
          <w:rFonts w:ascii="Times New Roman" w:hAnsi="Times New Roman"/>
        </w:rPr>
        <w:t xml:space="preserve"> </w:t>
      </w:r>
      <w:r w:rsidRPr="00251332">
        <w:rPr>
          <w:rFonts w:ascii="Times New Roman" w:hAnsi="Times New Roman"/>
          <w:bCs/>
        </w:rPr>
        <w:t>Uzunluk ölçüleri</w:t>
      </w:r>
    </w:p>
    <w:p w:rsidR="00BE2B00" w:rsidRPr="00251332" w:rsidRDefault="00BE2B00" w:rsidP="009D15C0">
      <w:pPr>
        <w:shd w:val="clear" w:color="auto" w:fill="FFFFFF"/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9D15C0">
      <w:pPr>
        <w:pStyle w:val="NoSpacing"/>
        <w:rPr>
          <w:rFonts w:ascii="Times New Roman" w:hAnsi="Times New Roman"/>
          <w:bCs/>
          <w:i/>
        </w:rPr>
      </w:pPr>
      <w:r w:rsidRPr="00251332">
        <w:rPr>
          <w:rFonts w:ascii="Times New Roman" w:hAnsi="Times New Roman"/>
          <w:b/>
        </w:rPr>
        <w:t>7</w:t>
      </w:r>
      <w:r w:rsidRPr="00251332">
        <w:rPr>
          <w:rFonts w:ascii="Times New Roman" w:hAnsi="Times New Roman"/>
        </w:rPr>
        <w:t xml:space="preserve">. </w:t>
      </w:r>
      <w:r w:rsidRPr="00251332">
        <w:rPr>
          <w:rFonts w:ascii="Times New Roman" w:hAnsi="Times New Roman"/>
          <w:bCs/>
          <w:i/>
        </w:rPr>
        <w:t>Atatürk, Türk ulusunu ve milli kültürümüzü, çağdaş uygarlıklar düzeyine çıkarmak amacıyla birçok yenilikler yapmıştır.</w:t>
      </w:r>
    </w:p>
    <w:p w:rsidR="00BE2B00" w:rsidRPr="00251332" w:rsidRDefault="00BE2B00" w:rsidP="009D15C0">
      <w:pPr>
        <w:rPr>
          <w:rFonts w:ascii="Times New Roman" w:hAnsi="Times New Roman"/>
        </w:rPr>
      </w:pPr>
      <w:r w:rsidRPr="00251332">
        <w:rPr>
          <w:rFonts w:ascii="Times New Roman" w:hAnsi="Times New Roman"/>
        </w:rPr>
        <w:t>Aşağıdakilerden hangisi bu yeniliklerin kaynağı olan ilkedir ?</w:t>
      </w:r>
    </w:p>
    <w:p w:rsidR="00BE2B00" w:rsidRPr="00251332" w:rsidRDefault="00BE2B00" w:rsidP="009D15C0">
      <w:pPr>
        <w:pStyle w:val="NoSpacing"/>
        <w:rPr>
          <w:rFonts w:ascii="Times New Roman" w:hAnsi="Times New Roman"/>
          <w:bCs/>
        </w:rPr>
      </w:pPr>
      <w:r w:rsidRPr="00251332">
        <w:rPr>
          <w:rFonts w:ascii="Times New Roman" w:hAnsi="Times New Roman"/>
          <w:b/>
        </w:rPr>
        <w:t xml:space="preserve"> A)</w:t>
      </w:r>
      <w:r w:rsidRPr="00251332">
        <w:rPr>
          <w:rFonts w:ascii="Times New Roman" w:hAnsi="Times New Roman"/>
        </w:rPr>
        <w:t xml:space="preserve"> </w:t>
      </w:r>
      <w:r w:rsidRPr="00251332">
        <w:rPr>
          <w:rFonts w:ascii="Times New Roman" w:hAnsi="Times New Roman"/>
          <w:bCs/>
        </w:rPr>
        <w:t xml:space="preserve">Milliyetçilik      </w:t>
      </w:r>
      <w:r w:rsidRPr="00251332">
        <w:rPr>
          <w:rFonts w:ascii="Times New Roman" w:hAnsi="Times New Roman"/>
          <w:bCs/>
        </w:rPr>
        <w:tab/>
      </w:r>
      <w:r w:rsidRPr="00251332">
        <w:rPr>
          <w:rFonts w:ascii="Times New Roman" w:hAnsi="Times New Roman"/>
          <w:bCs/>
        </w:rPr>
        <w:tab/>
      </w:r>
      <w:r w:rsidRPr="00251332">
        <w:rPr>
          <w:rFonts w:ascii="Times New Roman" w:hAnsi="Times New Roman"/>
          <w:b/>
        </w:rPr>
        <w:t>B)</w:t>
      </w:r>
      <w:r w:rsidRPr="00251332">
        <w:rPr>
          <w:rFonts w:ascii="Times New Roman" w:hAnsi="Times New Roman"/>
        </w:rPr>
        <w:t xml:space="preserve"> </w:t>
      </w:r>
      <w:r w:rsidRPr="00251332">
        <w:rPr>
          <w:rFonts w:ascii="Times New Roman" w:hAnsi="Times New Roman"/>
          <w:bCs/>
        </w:rPr>
        <w:t xml:space="preserve">Devletçilik </w:t>
      </w:r>
    </w:p>
    <w:p w:rsidR="00BE2B00" w:rsidRPr="00251332" w:rsidRDefault="00BE2B00" w:rsidP="009D15C0">
      <w:pPr>
        <w:pStyle w:val="NoSpacing"/>
        <w:rPr>
          <w:rFonts w:ascii="Times New Roman" w:hAnsi="Times New Roman"/>
          <w:bCs/>
        </w:rPr>
      </w:pPr>
      <w:r w:rsidRPr="00251332">
        <w:rPr>
          <w:rFonts w:ascii="Times New Roman" w:hAnsi="Times New Roman"/>
          <w:b/>
        </w:rPr>
        <w:t xml:space="preserve"> C)</w:t>
      </w:r>
      <w:r w:rsidRPr="00251332">
        <w:rPr>
          <w:rFonts w:ascii="Times New Roman" w:hAnsi="Times New Roman"/>
        </w:rPr>
        <w:t xml:space="preserve"> </w:t>
      </w:r>
      <w:r w:rsidRPr="00251332">
        <w:rPr>
          <w:rFonts w:ascii="Times New Roman" w:hAnsi="Times New Roman"/>
          <w:bCs/>
        </w:rPr>
        <w:t xml:space="preserve">İnkılâpçılık         </w:t>
      </w:r>
      <w:r w:rsidRPr="00251332"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251332">
        <w:rPr>
          <w:rFonts w:ascii="Times New Roman" w:hAnsi="Times New Roman"/>
          <w:b/>
        </w:rPr>
        <w:t>D)</w:t>
      </w:r>
      <w:r w:rsidRPr="00251332">
        <w:rPr>
          <w:rFonts w:ascii="Times New Roman" w:hAnsi="Times New Roman"/>
        </w:rPr>
        <w:t xml:space="preserve"> </w:t>
      </w:r>
      <w:r w:rsidRPr="00251332">
        <w:rPr>
          <w:rFonts w:ascii="Times New Roman" w:hAnsi="Times New Roman"/>
          <w:bCs/>
        </w:rPr>
        <w:t xml:space="preserve">Laiklik </w:t>
      </w:r>
    </w:p>
    <w:p w:rsidR="00BE2B00" w:rsidRPr="00251332" w:rsidRDefault="00BE2B00" w:rsidP="009D15C0">
      <w:pPr>
        <w:shd w:val="clear" w:color="auto" w:fill="FFFFFF"/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6B14BE">
      <w:pPr>
        <w:shd w:val="clear" w:color="auto" w:fill="FFFFFF"/>
        <w:spacing w:after="120" w:line="240" w:lineRule="auto"/>
        <w:ind w:left="170" w:hanging="360"/>
        <w:rPr>
          <w:rFonts w:ascii="Times New Roman" w:hAnsi="Times New Roman"/>
          <w:b/>
          <w:bCs/>
        </w:rPr>
      </w:pPr>
      <w:r w:rsidRPr="00251332">
        <w:rPr>
          <w:rFonts w:ascii="Times New Roman" w:hAnsi="Times New Roman"/>
          <w:b/>
        </w:rPr>
        <w:t>8</w:t>
      </w:r>
      <w:r w:rsidRPr="00251332">
        <w:rPr>
          <w:rFonts w:ascii="Times New Roman" w:hAnsi="Times New Roman"/>
        </w:rPr>
        <w:t xml:space="preserve">. </w:t>
      </w:r>
      <w:r w:rsidRPr="00251332">
        <w:rPr>
          <w:rFonts w:ascii="Times New Roman" w:hAnsi="Times New Roman"/>
          <w:bCs/>
          <w:i/>
        </w:rPr>
        <w:t>Aşağıdaki araçlardan hangisi icat sırasına göre en sonda bulunur?</w:t>
      </w:r>
    </w:p>
    <w:p w:rsidR="00BE2B00" w:rsidRPr="00251332" w:rsidRDefault="00BE2B00" w:rsidP="006B14BE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>A) balon</w:t>
      </w:r>
      <w:r w:rsidRPr="00251332">
        <w:rPr>
          <w:rFonts w:ascii="Times New Roman" w:hAnsi="Times New Roman"/>
        </w:rPr>
        <w:tab/>
      </w:r>
      <w:r w:rsidRPr="00251332">
        <w:rPr>
          <w:rFonts w:ascii="Times New Roman" w:hAnsi="Times New Roman"/>
        </w:rPr>
        <w:tab/>
        <w:t>B) planör</w:t>
      </w:r>
    </w:p>
    <w:p w:rsidR="00BE2B00" w:rsidRPr="00251332" w:rsidRDefault="00BE2B00" w:rsidP="006B14BE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 xml:space="preserve">C) helikopter </w:t>
      </w:r>
      <w:r w:rsidRPr="00251332">
        <w:rPr>
          <w:rFonts w:ascii="Times New Roman" w:hAnsi="Times New Roman"/>
        </w:rPr>
        <w:tab/>
      </w:r>
      <w:r w:rsidRPr="00251332">
        <w:rPr>
          <w:rFonts w:ascii="Times New Roman" w:hAnsi="Times New Roman"/>
        </w:rPr>
        <w:tab/>
        <w:t>D) uzay mekiği</w:t>
      </w:r>
    </w:p>
    <w:p w:rsidR="00BE2B00" w:rsidRPr="00251332" w:rsidRDefault="00BE2B00" w:rsidP="006B14BE">
      <w:pPr>
        <w:spacing w:after="0" w:line="240" w:lineRule="auto"/>
        <w:rPr>
          <w:rFonts w:ascii="Times New Roman" w:hAnsi="Times New Roman"/>
        </w:rPr>
      </w:pPr>
    </w:p>
    <w:p w:rsidR="00BE2B00" w:rsidRPr="00251332" w:rsidRDefault="00BE2B00" w:rsidP="006B14BE">
      <w:pPr>
        <w:shd w:val="clear" w:color="auto" w:fill="FFFFFF"/>
        <w:spacing w:after="120" w:line="240" w:lineRule="auto"/>
        <w:ind w:left="170" w:hanging="360"/>
        <w:rPr>
          <w:rFonts w:ascii="Times New Roman" w:hAnsi="Times New Roman"/>
          <w:b/>
          <w:bCs/>
        </w:rPr>
      </w:pPr>
      <w:r w:rsidRPr="00251332">
        <w:rPr>
          <w:rFonts w:ascii="Times New Roman" w:hAnsi="Times New Roman"/>
          <w:b/>
        </w:rPr>
        <w:t>9</w:t>
      </w:r>
      <w:r w:rsidRPr="00251332">
        <w:rPr>
          <w:rFonts w:ascii="Times New Roman" w:hAnsi="Times New Roman"/>
        </w:rPr>
        <w:t xml:space="preserve">. </w:t>
      </w:r>
      <w:r w:rsidRPr="00251332">
        <w:rPr>
          <w:rFonts w:ascii="Times New Roman" w:hAnsi="Times New Roman"/>
          <w:bCs/>
          <w:i/>
        </w:rPr>
        <w:t>Marmara Bölgesi’nde farklı iklim tiplerinin görülmesi öncelikle aşağıdaki durumlardan hangisini etkiler?</w:t>
      </w:r>
    </w:p>
    <w:p w:rsidR="00BE2B00" w:rsidRPr="00251332" w:rsidRDefault="00BE2B00" w:rsidP="006B14BE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>A) Ulaşım olanağının gelişmesi,</w:t>
      </w:r>
      <w:r w:rsidRPr="00251332">
        <w:rPr>
          <w:rFonts w:ascii="Times New Roman" w:hAnsi="Times New Roman"/>
        </w:rPr>
        <w:tab/>
      </w:r>
    </w:p>
    <w:p w:rsidR="00BE2B00" w:rsidRPr="00251332" w:rsidRDefault="00BE2B00" w:rsidP="006B14BE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>B) Farklı tarım ürünlerinin yetiştirilmesi</w:t>
      </w:r>
    </w:p>
    <w:p w:rsidR="00BE2B00" w:rsidRPr="00251332" w:rsidRDefault="00BE2B00" w:rsidP="006B14BE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>C) Sanayinin gelişmesi,</w:t>
      </w:r>
    </w:p>
    <w:p w:rsidR="00BE2B00" w:rsidRPr="00251332" w:rsidRDefault="00BE2B00" w:rsidP="006B14BE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>D) Farklı mesleklerin oluşumu,</w:t>
      </w:r>
    </w:p>
    <w:p w:rsidR="00BE2B00" w:rsidRPr="00251332" w:rsidRDefault="00BE2B00" w:rsidP="006C5C62">
      <w:pPr>
        <w:shd w:val="clear" w:color="auto" w:fill="FFFFFF"/>
        <w:spacing w:after="120" w:line="240" w:lineRule="auto"/>
        <w:rPr>
          <w:rFonts w:ascii="Times New Roman" w:hAnsi="Times New Roman"/>
          <w:b/>
        </w:rPr>
      </w:pPr>
    </w:p>
    <w:p w:rsidR="00BE2B00" w:rsidRPr="00251332" w:rsidRDefault="00BE2B00" w:rsidP="006C5C62">
      <w:pPr>
        <w:shd w:val="clear" w:color="auto" w:fill="FFFFFF"/>
        <w:spacing w:after="120" w:line="240" w:lineRule="auto"/>
        <w:rPr>
          <w:rFonts w:ascii="Times New Roman" w:hAnsi="Times New Roman"/>
          <w:b/>
          <w:bCs/>
        </w:rPr>
      </w:pPr>
      <w:r w:rsidRPr="00251332">
        <w:rPr>
          <w:rFonts w:ascii="Times New Roman" w:hAnsi="Times New Roman"/>
          <w:b/>
        </w:rPr>
        <w:t>10</w:t>
      </w:r>
      <w:r w:rsidRPr="00251332">
        <w:rPr>
          <w:rFonts w:ascii="Times New Roman" w:hAnsi="Times New Roman"/>
        </w:rPr>
        <w:t xml:space="preserve">. </w:t>
      </w:r>
      <w:r w:rsidRPr="00251332">
        <w:rPr>
          <w:rFonts w:ascii="Times New Roman" w:hAnsi="Times New Roman"/>
          <w:bCs/>
          <w:i/>
        </w:rPr>
        <w:t>Aşağıdakilerden hangisi farklı bir alandaki buluştur?</w:t>
      </w:r>
    </w:p>
    <w:p w:rsidR="00BE2B00" w:rsidRPr="00251332" w:rsidRDefault="00BE2B00" w:rsidP="006B14BE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>A) telefon</w:t>
      </w:r>
    </w:p>
    <w:p w:rsidR="00BE2B00" w:rsidRPr="00251332" w:rsidRDefault="00BE2B00" w:rsidP="006B14BE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>B) televizyon</w:t>
      </w:r>
    </w:p>
    <w:p w:rsidR="00BE2B00" w:rsidRPr="00251332" w:rsidRDefault="00BE2B00" w:rsidP="006B14BE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>C)stetoskop</w:t>
      </w:r>
    </w:p>
    <w:p w:rsidR="00BE2B00" w:rsidRPr="00251332" w:rsidRDefault="00BE2B00" w:rsidP="006B14BE">
      <w:pPr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>D)internet</w:t>
      </w:r>
    </w:p>
    <w:p w:rsidR="00BE2B00" w:rsidRPr="00251332" w:rsidRDefault="00BE2B00" w:rsidP="006B14BE">
      <w:pPr>
        <w:spacing w:after="0" w:line="240" w:lineRule="auto"/>
        <w:rPr>
          <w:rFonts w:ascii="Times New Roman" w:hAnsi="Times New Roman"/>
        </w:rPr>
      </w:pPr>
    </w:p>
    <w:p w:rsidR="00BE2B00" w:rsidRPr="00251332" w:rsidRDefault="00BE2B00" w:rsidP="00251332">
      <w:pPr>
        <w:rPr>
          <w:rFonts w:ascii="Times New Roman" w:hAnsi="Times New Roman"/>
          <w:b/>
        </w:rPr>
      </w:pPr>
      <w:r w:rsidRPr="00251332">
        <w:rPr>
          <w:rFonts w:ascii="Times New Roman" w:hAnsi="Times New Roman"/>
          <w:b/>
        </w:rPr>
        <w:t>E)  Aşağıdaki şehir isimleri ile bu şehirlerde yetişen ürünleri eşleştiriniz.</w:t>
      </w:r>
      <w:r w:rsidRPr="00251332">
        <w:rPr>
          <w:rFonts w:ascii="Times New Roman" w:hAnsi="Times New Roman"/>
          <w:b/>
          <w:sz w:val="20"/>
          <w:szCs w:val="20"/>
        </w:rPr>
        <w:t>(5 puan)</w:t>
      </w:r>
    </w:p>
    <w:p w:rsidR="00BE2B00" w:rsidRPr="00251332" w:rsidRDefault="00BE2B00" w:rsidP="00251332">
      <w:pPr>
        <w:spacing w:after="0"/>
        <w:rPr>
          <w:rFonts w:ascii="Times New Roman" w:hAnsi="Times New Roman"/>
        </w:rPr>
      </w:pPr>
      <w:r w:rsidRPr="00251332">
        <w:rPr>
          <w:rFonts w:ascii="Times New Roman" w:hAnsi="Times New Roman"/>
        </w:rPr>
        <w:t xml:space="preserve">1. Malatya                          </w:t>
      </w:r>
      <w:r>
        <w:rPr>
          <w:rFonts w:ascii="Times New Roman" w:hAnsi="Times New Roman"/>
        </w:rPr>
        <w:t xml:space="preserve"> </w:t>
      </w:r>
      <w:r w:rsidRPr="00251332">
        <w:rPr>
          <w:rFonts w:ascii="Times New Roman" w:hAnsi="Times New Roman"/>
        </w:rPr>
        <w:t xml:space="preserve"> (    )Turunçgiller</w:t>
      </w:r>
    </w:p>
    <w:p w:rsidR="00BE2B00" w:rsidRPr="00251332" w:rsidRDefault="00BE2B00" w:rsidP="00251332">
      <w:pPr>
        <w:spacing w:after="0"/>
        <w:rPr>
          <w:rFonts w:ascii="Times New Roman" w:hAnsi="Times New Roman"/>
        </w:rPr>
      </w:pPr>
      <w:r w:rsidRPr="00251332">
        <w:rPr>
          <w:rFonts w:ascii="Times New Roman" w:hAnsi="Times New Roman"/>
        </w:rPr>
        <w:t>2. Konya                              (    ) Çay</w:t>
      </w:r>
    </w:p>
    <w:p w:rsidR="00BE2B00" w:rsidRPr="00251332" w:rsidRDefault="00BE2B00" w:rsidP="00251332">
      <w:pPr>
        <w:spacing w:after="0"/>
        <w:rPr>
          <w:rFonts w:ascii="Times New Roman" w:hAnsi="Times New Roman"/>
        </w:rPr>
      </w:pPr>
      <w:r w:rsidRPr="00251332">
        <w:rPr>
          <w:rFonts w:ascii="Times New Roman" w:hAnsi="Times New Roman"/>
        </w:rPr>
        <w:t>3. Rize</w:t>
      </w:r>
      <w:r w:rsidRPr="00251332">
        <w:rPr>
          <w:rFonts w:ascii="Times New Roman" w:hAnsi="Times New Roman"/>
        </w:rPr>
        <w:tab/>
      </w:r>
      <w:r w:rsidRPr="00251332">
        <w:rPr>
          <w:rFonts w:ascii="Times New Roman" w:hAnsi="Times New Roman"/>
        </w:rPr>
        <w:tab/>
      </w:r>
      <w:r w:rsidRPr="00251332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 xml:space="preserve">   </w:t>
      </w:r>
      <w:r w:rsidRPr="00251332">
        <w:rPr>
          <w:rFonts w:ascii="Times New Roman" w:hAnsi="Times New Roman"/>
        </w:rPr>
        <w:t xml:space="preserve">  (    )Karpuz</w:t>
      </w:r>
    </w:p>
    <w:p w:rsidR="00BE2B00" w:rsidRPr="00251332" w:rsidRDefault="00BE2B00" w:rsidP="00251332">
      <w:pPr>
        <w:spacing w:after="0"/>
        <w:rPr>
          <w:rFonts w:ascii="Times New Roman" w:hAnsi="Times New Roman"/>
        </w:rPr>
      </w:pPr>
      <w:r w:rsidRPr="00251332">
        <w:rPr>
          <w:rFonts w:ascii="Times New Roman" w:hAnsi="Times New Roman"/>
        </w:rPr>
        <w:t>4. Diyarbakır                       (    ) Kayısı</w:t>
      </w:r>
    </w:p>
    <w:p w:rsidR="00BE2B00" w:rsidRPr="00251332" w:rsidRDefault="00BE2B00" w:rsidP="00251332">
      <w:pPr>
        <w:spacing w:after="0"/>
        <w:rPr>
          <w:rFonts w:ascii="Times New Roman" w:hAnsi="Times New Roman"/>
        </w:rPr>
      </w:pPr>
      <w:r w:rsidRPr="00251332">
        <w:rPr>
          <w:rFonts w:ascii="Times New Roman" w:hAnsi="Times New Roman"/>
        </w:rPr>
        <w:t>5. Mersin                             (    ) Buğday</w:t>
      </w:r>
    </w:p>
    <w:p w:rsidR="00BE2B00" w:rsidRDefault="00BE2B00" w:rsidP="00251332">
      <w:pPr>
        <w:spacing w:after="12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ab/>
      </w:r>
    </w:p>
    <w:p w:rsidR="00BE2B00" w:rsidRDefault="00BE2B00" w:rsidP="00251332">
      <w:pPr>
        <w:spacing w:after="120" w:line="240" w:lineRule="auto"/>
        <w:rPr>
          <w:rFonts w:ascii="Times New Roman" w:hAnsi="Times New Roman"/>
        </w:rPr>
      </w:pPr>
    </w:p>
    <w:p w:rsidR="00BE2B00" w:rsidRDefault="00BE2B00" w:rsidP="00251332">
      <w:pPr>
        <w:spacing w:after="120" w:line="240" w:lineRule="auto"/>
        <w:rPr>
          <w:rFonts w:ascii="Times New Roman" w:hAnsi="Times New Roman"/>
        </w:rPr>
      </w:pPr>
      <w:hyperlink r:id="rId8" w:history="1">
        <w:r>
          <w:rPr>
            <w:rStyle w:val="Hyperlink"/>
            <w:rFonts w:cs="Arial"/>
            <w:color w:val="C0C0C0"/>
            <w:sz w:val="16"/>
            <w:szCs w:val="16"/>
          </w:rPr>
          <w:t>www.sorubak.com</w:t>
        </w:r>
      </w:hyperlink>
    </w:p>
    <w:p w:rsidR="00BE2B00" w:rsidRDefault="00BE2B00" w:rsidP="00251332">
      <w:pPr>
        <w:spacing w:after="120" w:line="240" w:lineRule="auto"/>
        <w:rPr>
          <w:rFonts w:ascii="Times New Roman" w:hAnsi="Times New Roman"/>
        </w:rPr>
      </w:pPr>
    </w:p>
    <w:p w:rsidR="00BE2B00" w:rsidRPr="00251332" w:rsidRDefault="00BE2B00" w:rsidP="00251332">
      <w:pPr>
        <w:spacing w:after="120" w:line="240" w:lineRule="auto"/>
        <w:ind w:left="2124"/>
        <w:rPr>
          <w:rFonts w:ascii="Times New Roman" w:hAnsi="Times New Roman"/>
        </w:rPr>
      </w:pPr>
      <w:r w:rsidRPr="00251332">
        <w:rPr>
          <w:rFonts w:ascii="Times New Roman" w:hAnsi="Times New Roman"/>
        </w:rPr>
        <w:t>BAŞARILAR</w:t>
      </w:r>
    </w:p>
    <w:p w:rsidR="00BE2B00" w:rsidRPr="00251332" w:rsidRDefault="00BE2B00" w:rsidP="0026100F">
      <w:pPr>
        <w:shd w:val="clear" w:color="auto" w:fill="FFFFFF"/>
        <w:tabs>
          <w:tab w:val="left" w:pos="2110"/>
          <w:tab w:val="left" w:pos="4680"/>
          <w:tab w:val="left" w:pos="6502"/>
        </w:tabs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ab/>
        <w:t>Deniz TANRIVERDİ</w:t>
      </w:r>
    </w:p>
    <w:p w:rsidR="00BE2B00" w:rsidRPr="00251332" w:rsidRDefault="00BE2B00" w:rsidP="0026100F">
      <w:pPr>
        <w:shd w:val="clear" w:color="auto" w:fill="FFFFFF"/>
        <w:tabs>
          <w:tab w:val="left" w:pos="2110"/>
          <w:tab w:val="left" w:pos="4680"/>
          <w:tab w:val="left" w:pos="6502"/>
        </w:tabs>
        <w:spacing w:after="0" w:line="240" w:lineRule="auto"/>
        <w:rPr>
          <w:rFonts w:ascii="Times New Roman" w:hAnsi="Times New Roman"/>
        </w:rPr>
      </w:pPr>
      <w:r w:rsidRPr="00251332">
        <w:rPr>
          <w:rFonts w:ascii="Times New Roman" w:hAnsi="Times New Roman"/>
        </w:rPr>
        <w:tab/>
        <w:t>Sınıf Öğretmeni</w:t>
      </w:r>
    </w:p>
    <w:p w:rsidR="00BE2B00" w:rsidRPr="00251332" w:rsidRDefault="00BE2B00">
      <w:pPr>
        <w:rPr>
          <w:rFonts w:ascii="Times New Roman" w:hAnsi="Times New Roman"/>
        </w:rPr>
      </w:pPr>
    </w:p>
    <w:sectPr w:rsidR="00BE2B00" w:rsidRPr="00251332" w:rsidSect="00B94816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B00" w:rsidRDefault="00BE2B00" w:rsidP="0026100F">
      <w:pPr>
        <w:spacing w:after="0" w:line="240" w:lineRule="auto"/>
      </w:pPr>
      <w:r>
        <w:separator/>
      </w:r>
    </w:p>
  </w:endnote>
  <w:endnote w:type="continuationSeparator" w:id="0">
    <w:p w:rsidR="00BE2B00" w:rsidRDefault="00BE2B00" w:rsidP="00261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B00" w:rsidRDefault="00BE2B00" w:rsidP="0026100F">
      <w:pPr>
        <w:spacing w:after="0" w:line="240" w:lineRule="auto"/>
      </w:pPr>
      <w:r>
        <w:separator/>
      </w:r>
    </w:p>
  </w:footnote>
  <w:footnote w:type="continuationSeparator" w:id="0">
    <w:p w:rsidR="00BE2B00" w:rsidRDefault="00BE2B00" w:rsidP="00261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B00" w:rsidRDefault="00BE2B00">
    <w:pPr>
      <w:pStyle w:val="Header"/>
    </w:pPr>
    <w:r>
      <w:t>ADI-SOYADI:</w:t>
    </w:r>
    <w:r>
      <w:tab/>
      <w:t xml:space="preserve">                                                                                                   PUANI:</w:t>
    </w:r>
  </w:p>
  <w:p w:rsidR="00BE2B00" w:rsidRDefault="00BE2B00">
    <w:pPr>
      <w:pStyle w:val="Header"/>
    </w:pPr>
    <w:r>
      <w:t>NO                 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96FC4"/>
    <w:multiLevelType w:val="hybridMultilevel"/>
    <w:tmpl w:val="E8FA5848"/>
    <w:lvl w:ilvl="0" w:tplc="E70A243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1CEA6157"/>
    <w:multiLevelType w:val="hybridMultilevel"/>
    <w:tmpl w:val="B7FE353A"/>
    <w:lvl w:ilvl="0" w:tplc="4DBCAB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761C6"/>
    <w:multiLevelType w:val="hybridMultilevel"/>
    <w:tmpl w:val="75F2507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1D4CAD"/>
    <w:multiLevelType w:val="hybridMultilevel"/>
    <w:tmpl w:val="AD1221A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00F"/>
    <w:rsid w:val="000939ED"/>
    <w:rsid w:val="000B20A1"/>
    <w:rsid w:val="000D31CF"/>
    <w:rsid w:val="00126827"/>
    <w:rsid w:val="00234C3F"/>
    <w:rsid w:val="00251332"/>
    <w:rsid w:val="0026100F"/>
    <w:rsid w:val="00571B1D"/>
    <w:rsid w:val="00657BC8"/>
    <w:rsid w:val="006B14BE"/>
    <w:rsid w:val="006C5C62"/>
    <w:rsid w:val="007E5C44"/>
    <w:rsid w:val="008059A3"/>
    <w:rsid w:val="00860C45"/>
    <w:rsid w:val="008A3003"/>
    <w:rsid w:val="008F4443"/>
    <w:rsid w:val="009C15D0"/>
    <w:rsid w:val="009D15C0"/>
    <w:rsid w:val="00A07762"/>
    <w:rsid w:val="00A2185B"/>
    <w:rsid w:val="00A70E38"/>
    <w:rsid w:val="00A74195"/>
    <w:rsid w:val="00B94816"/>
    <w:rsid w:val="00BB7661"/>
    <w:rsid w:val="00BE2B00"/>
    <w:rsid w:val="00C16576"/>
    <w:rsid w:val="00C21E6D"/>
    <w:rsid w:val="00F03F3F"/>
    <w:rsid w:val="00FA1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BC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10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261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100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61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100F"/>
    <w:rPr>
      <w:rFonts w:cs="Times New Roman"/>
    </w:rPr>
  </w:style>
  <w:style w:type="table" w:styleId="TableGrid">
    <w:name w:val="Table Grid"/>
    <w:basedOn w:val="TableNormal"/>
    <w:uiPriority w:val="99"/>
    <w:rsid w:val="00234C3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9D15C0"/>
  </w:style>
  <w:style w:type="character" w:styleId="Hyperlink">
    <w:name w:val="Hyperlink"/>
    <w:basedOn w:val="DefaultParagraphFont"/>
    <w:uiPriority w:val="99"/>
    <w:semiHidden/>
    <w:rsid w:val="00FA1D97"/>
    <w:rPr>
      <w:rFonts w:ascii="Times New Roman" w:hAnsi="Times New Roman" w:cs="Times New Roman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08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2</Pages>
  <Words>579</Words>
  <Characters>3301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edanur</cp:lastModifiedBy>
  <cp:revision>5</cp:revision>
  <dcterms:created xsi:type="dcterms:W3CDTF">2011-03-20T18:32:00Z</dcterms:created>
  <dcterms:modified xsi:type="dcterms:W3CDTF">2011-03-21T18:01:00Z</dcterms:modified>
</cp:coreProperties>
</file>